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CD7F7" w14:textId="5FA44D42" w:rsidR="00555EFC" w:rsidRDefault="00555EFC" w:rsidP="00555EFC">
      <w:pPr>
        <w:pStyle w:val="NoSpacing"/>
      </w:pPr>
      <w:r>
        <w:rPr>
          <w:u w:val="single"/>
        </w:rPr>
        <w:t>John TOLLERTON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21-9</w:t>
      </w:r>
      <w:r>
        <w:t>)</w:t>
      </w:r>
    </w:p>
    <w:p w14:paraId="3F45ECE2" w14:textId="77777777" w:rsidR="00555EFC" w:rsidRDefault="00555EFC" w:rsidP="00555EFC">
      <w:pPr>
        <w:pStyle w:val="NoSpacing"/>
      </w:pPr>
      <w:r>
        <w:t xml:space="preserve">Vicar of </w:t>
      </w:r>
      <w:proofErr w:type="spellStart"/>
      <w:proofErr w:type="gramStart"/>
      <w:r>
        <w:t>St.Edith’s</w:t>
      </w:r>
      <w:proofErr w:type="spellEnd"/>
      <w:proofErr w:type="gramEnd"/>
      <w:r>
        <w:t xml:space="preserve"> Church, Bishop Wilton, East Riding of Yorkshire.</w:t>
      </w:r>
    </w:p>
    <w:p w14:paraId="789D5EE2" w14:textId="77777777" w:rsidR="00555EFC" w:rsidRDefault="00555EFC" w:rsidP="00555EFC">
      <w:pPr>
        <w:pStyle w:val="NoSpacing"/>
      </w:pPr>
    </w:p>
    <w:p w14:paraId="484DFA90" w14:textId="77777777" w:rsidR="00555EFC" w:rsidRDefault="00555EFC" w:rsidP="00555EFC">
      <w:pPr>
        <w:pStyle w:val="NoSpacing"/>
      </w:pPr>
    </w:p>
    <w:p w14:paraId="729246E4" w14:textId="7ECCDAE9" w:rsidR="00555EFC" w:rsidRDefault="00555EFC" w:rsidP="00555EFC">
      <w:pPr>
        <w:pStyle w:val="NoSpacing"/>
      </w:pPr>
      <w:r>
        <w:t>26 Nov.1421</w:t>
      </w:r>
      <w:r>
        <w:tab/>
        <w:t>He became Vicar.</w:t>
      </w:r>
    </w:p>
    <w:p w14:paraId="70B69E33" w14:textId="77777777" w:rsidR="00555EFC" w:rsidRDefault="00555EFC" w:rsidP="00555EFC">
      <w:pPr>
        <w:pStyle w:val="NoSpacing"/>
      </w:pPr>
      <w:r>
        <w:tab/>
      </w:r>
      <w:r>
        <w:tab/>
        <w:t>(from the board in the church)</w:t>
      </w:r>
    </w:p>
    <w:p w14:paraId="28DFF0A8" w14:textId="64E02E4B" w:rsidR="00555EFC" w:rsidRDefault="00555EFC" w:rsidP="00555EFC">
      <w:pPr>
        <w:pStyle w:val="NoSpacing"/>
      </w:pPr>
      <w:r>
        <w:t xml:space="preserve"> 2</w:t>
      </w:r>
      <w:r>
        <w:t>3 Sep.1429</w:t>
      </w:r>
      <w:bookmarkStart w:id="0" w:name="_GoBack"/>
      <w:bookmarkEnd w:id="0"/>
      <w:r>
        <w:tab/>
        <w:t>He had resigned by this date.  (ibid.)</w:t>
      </w:r>
    </w:p>
    <w:p w14:paraId="322026B0" w14:textId="77777777" w:rsidR="00555EFC" w:rsidRDefault="00555EFC" w:rsidP="00555EFC">
      <w:pPr>
        <w:pStyle w:val="NoSpacing"/>
      </w:pPr>
    </w:p>
    <w:p w14:paraId="1678F69F" w14:textId="77777777" w:rsidR="00555EFC" w:rsidRDefault="00555EFC" w:rsidP="00555EFC">
      <w:pPr>
        <w:pStyle w:val="NoSpacing"/>
      </w:pPr>
    </w:p>
    <w:p w14:paraId="3999EC95" w14:textId="77777777" w:rsidR="00555EFC" w:rsidRPr="00375F83" w:rsidRDefault="00555EFC" w:rsidP="00555EFC">
      <w:pPr>
        <w:pStyle w:val="NoSpacing"/>
      </w:pPr>
      <w:r>
        <w:t>4 April 2019</w:t>
      </w:r>
    </w:p>
    <w:p w14:paraId="7F43794F" w14:textId="284C98C0" w:rsidR="006B2F86" w:rsidRPr="00555EFC" w:rsidRDefault="00555EFC" w:rsidP="00E71FC3">
      <w:pPr>
        <w:pStyle w:val="NoSpacing"/>
      </w:pPr>
    </w:p>
    <w:sectPr w:rsidR="006B2F86" w:rsidRPr="00555E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551E4" w14:textId="77777777" w:rsidR="00555EFC" w:rsidRDefault="00555EFC" w:rsidP="00E71FC3">
      <w:pPr>
        <w:spacing w:after="0" w:line="240" w:lineRule="auto"/>
      </w:pPr>
      <w:r>
        <w:separator/>
      </w:r>
    </w:p>
  </w:endnote>
  <w:endnote w:type="continuationSeparator" w:id="0">
    <w:p w14:paraId="76B57399" w14:textId="77777777" w:rsidR="00555EFC" w:rsidRDefault="00555E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1CB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B9581" w14:textId="77777777" w:rsidR="00555EFC" w:rsidRDefault="00555EFC" w:rsidP="00E71FC3">
      <w:pPr>
        <w:spacing w:after="0" w:line="240" w:lineRule="auto"/>
      </w:pPr>
      <w:r>
        <w:separator/>
      </w:r>
    </w:p>
  </w:footnote>
  <w:footnote w:type="continuationSeparator" w:id="0">
    <w:p w14:paraId="280F1048" w14:textId="77777777" w:rsidR="00555EFC" w:rsidRDefault="00555E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EFC"/>
    <w:rsid w:val="001A7C09"/>
    <w:rsid w:val="00555E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426D6"/>
  <w15:chartTrackingRefBased/>
  <w15:docId w15:val="{23C52D70-3285-4B88-BAD2-48D31DD04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2019-04-04T19:34:00Z</dcterms:created>
  <dcterms:modified xsi:type="dcterms:W3CDTF">2019-04-04T19:36:00Z</dcterms:modified>
</cp:coreProperties>
</file>